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19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路林强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关于寄宿制学校规范管理的建议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局一直非常关注寄宿制学校建设，在配齐硬件基本设施的同时，不断完善软件建设：一是要求各学校加强心理咨询师的培养，及时对学生心理进行疏导。二是开展内容丰富的体育文化生活。通过开展五统一、小制作、阳光运动一小时、体育运动会等活动，提升学生身体素质。多数学校成立了兴趣小组，如棋类、舞蹈、美术、音乐等小组，培养学生广泛的兴趣爱好。为此，也招聘了不少音体美专业教师。三是做好了营养餐改善工作。使每一名农村寄宿制学生都能享受到免费牛奶和鸡蛋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0722FD7"/>
    <w:rsid w:val="0B9802CC"/>
    <w:rsid w:val="0CFE6570"/>
    <w:rsid w:val="17D60C39"/>
    <w:rsid w:val="1BCF6CDD"/>
    <w:rsid w:val="355616D3"/>
    <w:rsid w:val="35967FB2"/>
    <w:rsid w:val="3FF02E6E"/>
    <w:rsid w:val="447912EB"/>
    <w:rsid w:val="48127EB4"/>
    <w:rsid w:val="4C3D21D5"/>
    <w:rsid w:val="4CED1CE1"/>
    <w:rsid w:val="5BA43B5A"/>
    <w:rsid w:val="6BCB31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