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对政协南宫市第九届委员会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bCs w:val="0"/>
          <w:sz w:val="44"/>
          <w:szCs w:val="44"/>
        </w:rPr>
        <w:t>次会议第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22</w:t>
      </w:r>
      <w:r>
        <w:rPr>
          <w:rFonts w:hint="eastAsia" w:ascii="宋体" w:hAnsi="宋体"/>
          <w:b/>
          <w:bCs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赵灿波、温艳、朱晓红</w:t>
      </w:r>
      <w:r>
        <w:rPr>
          <w:rFonts w:hint="eastAsia" w:ascii="仿宋_GB2312" w:hAnsi="宋体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你们</w:t>
      </w:r>
      <w:r>
        <w:rPr>
          <w:rFonts w:hint="eastAsia" w:ascii="仿宋_GB2312" w:hAnsi="宋体" w:eastAsia="仿宋_GB2312"/>
          <w:sz w:val="32"/>
          <w:szCs w:val="32"/>
        </w:rPr>
        <w:t>提出的“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关于加强中小学心理健康教育的建议</w:t>
      </w:r>
      <w:r>
        <w:rPr>
          <w:rFonts w:hint="eastAsia" w:ascii="仿宋_GB2312" w:hAnsi="宋体" w:eastAsia="仿宋_GB2312"/>
          <w:sz w:val="32"/>
          <w:szCs w:val="32"/>
        </w:rPr>
        <w:t>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收悉</w:t>
      </w:r>
      <w:r>
        <w:rPr>
          <w:rFonts w:hint="eastAsia" w:ascii="仿宋_GB2312" w:hAnsi="宋体" w:eastAsia="仿宋_GB2312"/>
          <w:sz w:val="32"/>
          <w:szCs w:val="32"/>
        </w:rPr>
        <w:t>，现答复如下：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一是各中心校都有标准的心理咨询室，咨询师的配比是1:500的比例，有部分学校开设了心理健康课，将进一步加大力度推进心理健康工作，培养合格的心理健康教师。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二是各中心校都开设了家长学校，加强与家长更好的沟通，聘请了13个有资质的家庭教育指导师，对家长进行培训，让家长了解孩子的成长规律，适时期待的育儿理念，培养身心健康的孩子。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政府办公室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，市政协提案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委员会。</w:t>
      </w:r>
    </w:p>
    <w:sectPr>
      <w:pgSz w:w="11906" w:h="16838"/>
      <w:pgMar w:top="1474" w:right="1701" w:bottom="147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D21D5"/>
    <w:rsid w:val="0B9802CC"/>
    <w:rsid w:val="0CFE6570"/>
    <w:rsid w:val="17D60C39"/>
    <w:rsid w:val="2F8F6EBD"/>
    <w:rsid w:val="35967FB2"/>
    <w:rsid w:val="37DD02EB"/>
    <w:rsid w:val="3BA02826"/>
    <w:rsid w:val="3FAA12F7"/>
    <w:rsid w:val="3FF02E6E"/>
    <w:rsid w:val="447912EB"/>
    <w:rsid w:val="48127EB4"/>
    <w:rsid w:val="4C3D21D5"/>
    <w:rsid w:val="4CED1CE1"/>
    <w:rsid w:val="4F3267A0"/>
    <w:rsid w:val="527C0A71"/>
    <w:rsid w:val="5BA43B5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2018-07-03T11:04:00Z</dcterms:created>
  <dc:creator>Administrator</dc:creator>
  <cp:lastModifiedBy>清清荷</cp:lastModifiedBy>
  <dcterms:modified xsi:type="dcterms:W3CDTF">2020-07-15T08:29:37Z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