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</w:rPr>
        <w:t>对政协南宫市第九届委员会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</w:rPr>
        <w:t>第</w:t>
      </w: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四</w:t>
      </w:r>
      <w:r>
        <w:rPr>
          <w:rFonts w:hint="eastAsia" w:ascii="宋体" w:hAnsi="宋体"/>
          <w:b/>
          <w:bCs w:val="0"/>
          <w:sz w:val="44"/>
          <w:szCs w:val="44"/>
        </w:rPr>
        <w:t>次会议第</w:t>
      </w: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35</w:t>
      </w:r>
      <w:r>
        <w:rPr>
          <w:rFonts w:hint="eastAsia" w:ascii="宋体" w:hAnsi="宋体"/>
          <w:b/>
          <w:bCs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张艺钟</w:t>
      </w:r>
      <w:r>
        <w:rPr>
          <w:rFonts w:hint="eastAsia" w:ascii="仿宋_GB2312" w:hAnsi="宋体" w:eastAsia="仿宋_GB2312"/>
          <w:sz w:val="32"/>
          <w:szCs w:val="32"/>
        </w:rPr>
        <w:t>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textAlignment w:val="auto"/>
        <w:outlineLvl w:val="9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您提出的“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关于义务教育阶段民办学校招生范围和分配比例的建议</w:t>
      </w:r>
      <w:r>
        <w:rPr>
          <w:rFonts w:hint="eastAsia" w:ascii="仿宋_GB2312" w:hAnsi="宋体" w:eastAsia="仿宋_GB2312"/>
          <w:sz w:val="32"/>
          <w:szCs w:val="32"/>
        </w:rPr>
        <w:t>”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收悉</w:t>
      </w:r>
      <w:r>
        <w:rPr>
          <w:rFonts w:hint="eastAsia" w:ascii="仿宋_GB2312" w:hAnsi="宋体" w:eastAsia="仿宋_GB2312"/>
          <w:sz w:val="32"/>
          <w:szCs w:val="32"/>
        </w:rPr>
        <w:t>，现答复如下：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按照《邢台市教育局关于做好2020年义务教育学校招生工作通知》（邢教基【2020】38号）要求，民办义务教育学校招生工作由学校所在地县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级教育行政部门统一组织实施，与当地公办学校同步招生。民办学校招生范围面向学校所在地，在优先满足所在地生源入学需求后，仍有计划内空余学位的，可以在所在地以外招生，但一般不超过市域范围。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center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center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center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宋体" w:eastAsia="仿宋_GB2312"/>
          <w:sz w:val="32"/>
          <w:szCs w:val="32"/>
        </w:rPr>
        <w:t>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政府办公室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，市政协提案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委员会。</w:t>
      </w:r>
    </w:p>
    <w:sectPr>
      <w:pgSz w:w="11906" w:h="16838"/>
      <w:pgMar w:top="1474" w:right="1701" w:bottom="147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D21D5"/>
    <w:rsid w:val="0B9802CC"/>
    <w:rsid w:val="0CFE6570"/>
    <w:rsid w:val="17D60C39"/>
    <w:rsid w:val="35967FB2"/>
    <w:rsid w:val="3FF02E6E"/>
    <w:rsid w:val="40BE2067"/>
    <w:rsid w:val="447912EB"/>
    <w:rsid w:val="48127EB4"/>
    <w:rsid w:val="4C3D21D5"/>
    <w:rsid w:val="4CED1CE1"/>
    <w:rsid w:val="5BA43B5A"/>
    <w:rsid w:val="6842058D"/>
    <w:rsid w:val="6D535020"/>
    <w:rsid w:val="7B9C0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2018-07-03T11:04:00Z</dcterms:created>
  <dc:creator>Administrator</dc:creator>
  <cp:lastModifiedBy>清清荷</cp:lastModifiedBy>
  <dcterms:modified xsi:type="dcterms:W3CDTF">2020-07-15T08:33:39Z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